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C6" w:rsidRPr="00871D95" w:rsidRDefault="003E0DC6" w:rsidP="004B3571">
      <w:pPr>
        <w:spacing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9740A3" w:rsidRDefault="009740A3" w:rsidP="00316543">
      <w:pPr>
        <w:spacing w:line="240" w:lineRule="auto"/>
        <w:rPr>
          <w:rFonts w:asciiTheme="minorHAnsi" w:hAnsiTheme="minorHAnsi" w:cstheme="minorHAnsi"/>
          <w:b/>
          <w:sz w:val="18"/>
          <w:szCs w:val="24"/>
        </w:rPr>
      </w:pPr>
    </w:p>
    <w:p w:rsidR="000A7A16" w:rsidRPr="00871D95" w:rsidRDefault="000A7A16" w:rsidP="00316543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4B3571" w:rsidRPr="00871D95" w:rsidRDefault="004B3571" w:rsidP="004B3571">
      <w:pPr>
        <w:spacing w:after="120"/>
        <w:jc w:val="center"/>
        <w:rPr>
          <w:rFonts w:asciiTheme="minorHAnsi" w:hAnsiTheme="minorHAnsi" w:cstheme="minorHAnsi"/>
          <w:b/>
        </w:rPr>
      </w:pPr>
      <w:r w:rsidRPr="00871D95">
        <w:rPr>
          <w:rFonts w:asciiTheme="minorHAnsi" w:hAnsiTheme="minorHAnsi" w:cstheme="minorHAnsi"/>
          <w:b/>
        </w:rPr>
        <w:t xml:space="preserve">KARTA WERYFIKACJI </w:t>
      </w:r>
      <w:r w:rsidR="00611119">
        <w:rPr>
          <w:rFonts w:asciiTheme="minorHAnsi" w:hAnsiTheme="minorHAnsi" w:cstheme="minorHAnsi"/>
          <w:b/>
        </w:rPr>
        <w:t>WARUNKÓW FORMALNYCH</w:t>
      </w:r>
      <w:r w:rsidR="006C2E85">
        <w:rPr>
          <w:rFonts w:asciiTheme="minorHAnsi" w:hAnsiTheme="minorHAnsi" w:cstheme="minorHAnsi"/>
          <w:b/>
        </w:rPr>
        <w:t>/OCZYWISTYCH OMYŁEK</w:t>
      </w:r>
      <w:r w:rsidR="00611119" w:rsidRPr="00871D95">
        <w:rPr>
          <w:rFonts w:asciiTheme="minorHAnsi" w:hAnsiTheme="minorHAnsi" w:cstheme="minorHAnsi"/>
          <w:b/>
        </w:rPr>
        <w:t xml:space="preserve"> </w:t>
      </w:r>
      <w:r w:rsidRPr="00871D95">
        <w:rPr>
          <w:rFonts w:asciiTheme="minorHAnsi" w:hAnsiTheme="minorHAnsi" w:cstheme="minorHAnsi"/>
          <w:b/>
        </w:rPr>
        <w:t>WNIOSKU W RAMACH PO WER</w:t>
      </w:r>
      <w:r w:rsidR="00577983">
        <w:rPr>
          <w:rFonts w:asciiTheme="minorHAnsi" w:hAnsiTheme="minorHAnsi" w:cstheme="minorHAnsi"/>
          <w:b/>
        </w:rPr>
        <w:t xml:space="preserve"> – I</w:t>
      </w:r>
      <w:r w:rsidR="00C12DAF">
        <w:rPr>
          <w:rFonts w:asciiTheme="minorHAnsi" w:hAnsiTheme="minorHAnsi" w:cstheme="minorHAnsi"/>
          <w:b/>
        </w:rPr>
        <w:t>I</w:t>
      </w:r>
      <w:r w:rsidR="00577983">
        <w:rPr>
          <w:rFonts w:asciiTheme="minorHAnsi" w:hAnsiTheme="minorHAnsi" w:cstheme="minorHAnsi"/>
          <w:b/>
        </w:rPr>
        <w:t xml:space="preserve"> weryfikacja</w:t>
      </w:r>
    </w:p>
    <w:p w:rsidR="00DB6CFA" w:rsidRPr="00871D95" w:rsidRDefault="00DB6CFA" w:rsidP="004B3571">
      <w:pPr>
        <w:spacing w:after="120"/>
        <w:jc w:val="center"/>
        <w:rPr>
          <w:rFonts w:asciiTheme="minorHAnsi" w:hAnsiTheme="minorHAnsi" w:cstheme="minorHAnsi"/>
          <w:b/>
        </w:rPr>
      </w:pP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INSTYTUCJA OGŁASZAJĄCA KONKURS: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</w:t>
      </w:r>
      <w:r w:rsidR="00C12DAF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NR KONKURSU: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…………………………………………………………………………………………………………………</w:t>
      </w:r>
      <w:r w:rsidR="00C12DAF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b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DATA WPŁYWU </w:t>
      </w:r>
      <w:r w:rsidR="00135A91">
        <w:rPr>
          <w:rFonts w:asciiTheme="minorHAnsi" w:hAnsiTheme="minorHAnsi" w:cstheme="minorHAnsi"/>
          <w:b/>
          <w:kern w:val="24"/>
          <w:sz w:val="18"/>
          <w:szCs w:val="18"/>
        </w:rPr>
        <w:t xml:space="preserve">SKORYGOWANEGO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 xml:space="preserve"> 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NR </w:t>
      </w:r>
      <w:r w:rsidR="00611119">
        <w:rPr>
          <w:rFonts w:asciiTheme="minorHAnsi" w:hAnsiTheme="minorHAnsi" w:cstheme="minorHAnsi"/>
          <w:b/>
          <w:kern w:val="24"/>
          <w:sz w:val="18"/>
          <w:szCs w:val="18"/>
        </w:rPr>
        <w:t>SKORYGOWANEGO</w:t>
      </w:r>
      <w:r w:rsidR="00611119"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WNIOSKU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:...............................................................................................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.......................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SUMA KONTROLNA </w:t>
      </w:r>
      <w:r w:rsidR="00611119">
        <w:rPr>
          <w:rFonts w:asciiTheme="minorHAnsi" w:hAnsiTheme="minorHAnsi" w:cstheme="minorHAnsi"/>
          <w:b/>
          <w:kern w:val="24"/>
          <w:sz w:val="18"/>
          <w:szCs w:val="18"/>
        </w:rPr>
        <w:t>SKORYGOWANEGO</w:t>
      </w:r>
      <w:r w:rsidR="00611119"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............................................................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...............................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TYTUŁ </w:t>
      </w:r>
      <w:r w:rsidR="00611119">
        <w:rPr>
          <w:rFonts w:asciiTheme="minorHAnsi" w:hAnsiTheme="minorHAnsi" w:cstheme="minorHAnsi"/>
          <w:b/>
          <w:kern w:val="24"/>
          <w:sz w:val="18"/>
          <w:szCs w:val="18"/>
        </w:rPr>
        <w:t>SKORYGOWANEGO</w:t>
      </w:r>
      <w:r w:rsidR="00611119"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PROJEKTU: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NAZWA WNIOSKODAWCY: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</w:t>
      </w:r>
      <w:r w:rsidR="00C12DAF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7"/>
        <w:gridCol w:w="7034"/>
        <w:gridCol w:w="1372"/>
        <w:gridCol w:w="1372"/>
        <w:gridCol w:w="3392"/>
      </w:tblGrid>
      <w:tr w:rsidR="004B3571" w:rsidRPr="00871D95" w:rsidTr="00135A91">
        <w:tc>
          <w:tcPr>
            <w:tcW w:w="398" w:type="dxa"/>
            <w:shd w:val="pct12" w:color="auto" w:fill="auto"/>
            <w:vAlign w:val="center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A.</w:t>
            </w:r>
          </w:p>
        </w:tc>
        <w:tc>
          <w:tcPr>
            <w:tcW w:w="7158" w:type="dxa"/>
            <w:shd w:val="pct12" w:color="auto" w:fill="auto"/>
            <w:vAlign w:val="center"/>
          </w:tcPr>
          <w:p w:rsidR="004B3571" w:rsidRPr="00871D95" w:rsidRDefault="004B3571" w:rsidP="0061111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WERYFIKACJA </w:t>
            </w:r>
            <w:r w:rsidR="00611119">
              <w:rPr>
                <w:rFonts w:asciiTheme="minorHAnsi" w:hAnsiTheme="minorHAnsi" w:cstheme="minorHAnsi"/>
                <w:b/>
                <w:sz w:val="18"/>
                <w:szCs w:val="18"/>
              </w:rPr>
              <w:t>WARUNKÓW FORMALNYCH</w:t>
            </w:r>
            <w:r w:rsidR="006C2E85">
              <w:rPr>
                <w:rFonts w:asciiTheme="minorHAnsi" w:hAnsiTheme="minorHAnsi" w:cstheme="minorHAnsi"/>
                <w:b/>
                <w:sz w:val="18"/>
                <w:szCs w:val="18"/>
              </w:rPr>
              <w:t>/OCZYWISTYCH OMYŁEK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WNIOSKU</w:t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TAK 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135A9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UZASADNIENIE</w:t>
            </w:r>
          </w:p>
        </w:tc>
      </w:tr>
      <w:tr w:rsidR="004B3571" w:rsidRPr="00871D95" w:rsidTr="00910EBD">
        <w:tc>
          <w:tcPr>
            <w:tcW w:w="7556" w:type="dxa"/>
            <w:gridSpan w:val="2"/>
            <w:tcBorders>
              <w:bottom w:val="single" w:sz="4" w:space="0" w:color="auto"/>
            </w:tcBorders>
          </w:tcPr>
          <w:p w:rsidR="004B3571" w:rsidRPr="00871D95" w:rsidRDefault="004B3571" w:rsidP="0061111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Czy </w:t>
            </w:r>
            <w:r w:rsidR="0068349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wniosek został skorygowany </w:t>
            </w:r>
            <w:r w:rsidR="006111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poprawnie </w:t>
            </w:r>
            <w:r w:rsidR="0068349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 </w:t>
            </w:r>
            <w:r w:rsidR="00135A9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 </w:t>
            </w:r>
            <w:r w:rsidR="0068349A">
              <w:rPr>
                <w:rFonts w:asciiTheme="minorHAnsi" w:hAnsiTheme="minorHAnsi" w:cstheme="minorHAnsi"/>
                <w:b/>
                <w:sz w:val="18"/>
                <w:szCs w:val="18"/>
              </w:rPr>
              <w:t>zachowaniem terminu?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B3571" w:rsidRPr="00871D95" w:rsidTr="00910EBD">
        <w:tc>
          <w:tcPr>
            <w:tcW w:w="398" w:type="dxa"/>
            <w:shd w:val="pct12" w:color="auto" w:fill="auto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B.</w:t>
            </w:r>
          </w:p>
        </w:tc>
        <w:tc>
          <w:tcPr>
            <w:tcW w:w="7158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DECYZJA W SPRAWIE POPRAWNOŚCI WNIOSKU</w:t>
            </w:r>
          </w:p>
        </w:tc>
        <w:tc>
          <w:tcPr>
            <w:tcW w:w="2790" w:type="dxa"/>
            <w:gridSpan w:val="2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</w:p>
        </w:tc>
      </w:tr>
      <w:tr w:rsidR="004B3571" w:rsidRPr="00871D95" w:rsidTr="00910EBD">
        <w:tc>
          <w:tcPr>
            <w:tcW w:w="7556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Czy wniosek może zostać przekazany do oceny?</w:t>
            </w:r>
          </w:p>
        </w:tc>
        <w:tc>
          <w:tcPr>
            <w:tcW w:w="2790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</w:tr>
    </w:tbl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5605"/>
      </w:tblGrid>
      <w:tr w:rsidR="004B3571" w:rsidRPr="00871D95" w:rsidTr="00910EBD">
        <w:tc>
          <w:tcPr>
            <w:tcW w:w="8188" w:type="dxa"/>
          </w:tcPr>
          <w:p w:rsidR="004B3571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Sporządzone przez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12DAF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Imię i nazwisko:</w:t>
            </w:r>
          </w:p>
          <w:p w:rsidR="00C12DAF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Komórka organizacyjna:</w:t>
            </w:r>
          </w:p>
          <w:p w:rsidR="00C12DAF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Data:</w:t>
            </w:r>
            <w:r w:rsidR="00611119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  <w:p w:rsidR="00C12DAF" w:rsidRPr="00871D95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Podpis:</w:t>
            </w:r>
            <w:r w:rsidR="0061111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5605" w:type="dxa"/>
          </w:tcPr>
          <w:p w:rsidR="004B3571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 w:rsidRPr="00C12DAF">
              <w:rPr>
                <w:rFonts w:asciiTheme="minorHAnsi" w:hAnsiTheme="minorHAnsi" w:cstheme="minorHAnsi"/>
                <w:kern w:val="24"/>
                <w:sz w:val="16"/>
                <w:szCs w:val="16"/>
              </w:rPr>
              <w:t>Zatwierdzone przez</w:t>
            </w: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:</w:t>
            </w:r>
          </w:p>
          <w:p w:rsid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Imię i nazwisko:</w:t>
            </w:r>
          </w:p>
          <w:p w:rsid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Komórka organizacyjna:</w:t>
            </w:r>
          </w:p>
          <w:p w:rsid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Data:</w:t>
            </w:r>
          </w:p>
          <w:p w:rsidR="00C12DAF" w:rsidRP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Podpis:</w:t>
            </w:r>
          </w:p>
        </w:tc>
      </w:tr>
    </w:tbl>
    <w:p w:rsidR="00330639" w:rsidRPr="00871D95" w:rsidRDefault="00330639" w:rsidP="00316543">
      <w:pPr>
        <w:spacing w:line="240" w:lineRule="auto"/>
        <w:rPr>
          <w:rFonts w:asciiTheme="minorHAnsi" w:hAnsiTheme="minorHAnsi" w:cstheme="minorHAnsi"/>
          <w:i/>
          <w:sz w:val="24"/>
          <w:szCs w:val="24"/>
        </w:rPr>
      </w:pPr>
    </w:p>
    <w:sectPr w:rsidR="00330639" w:rsidRPr="00871D95" w:rsidSect="00BE07E8">
      <w:headerReference w:type="first" r:id="rId6"/>
      <w:footerReference w:type="first" r:id="rId7"/>
      <w:pgSz w:w="16838" w:h="11906" w:orient="landscape"/>
      <w:pgMar w:top="1418" w:right="1843" w:bottom="1418" w:left="1418" w:header="708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320" w:rsidRDefault="007B2320" w:rsidP="002775EC">
      <w:pPr>
        <w:spacing w:after="0" w:line="240" w:lineRule="auto"/>
      </w:pPr>
      <w:r>
        <w:separator/>
      </w:r>
    </w:p>
  </w:endnote>
  <w:endnote w:type="continuationSeparator" w:id="0">
    <w:p w:rsidR="007B2320" w:rsidRDefault="007B2320" w:rsidP="0027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C2E" w:rsidRPr="00BE07E8" w:rsidRDefault="00BD13EF" w:rsidP="00C12DAF">
    <w:pPr>
      <w:pStyle w:val="Stopka"/>
      <w:ind w:firstLine="993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AB1BEB4" wp14:editId="6FEDF3FA">
          <wp:simplePos x="0" y="0"/>
          <wp:positionH relativeFrom="column">
            <wp:posOffset>995045</wp:posOffset>
          </wp:positionH>
          <wp:positionV relativeFrom="paragraph">
            <wp:posOffset>-3810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320" w:rsidRDefault="007B2320" w:rsidP="002775EC">
      <w:pPr>
        <w:spacing w:after="0" w:line="240" w:lineRule="auto"/>
      </w:pPr>
      <w:r>
        <w:separator/>
      </w:r>
    </w:p>
  </w:footnote>
  <w:footnote w:type="continuationSeparator" w:id="0">
    <w:p w:rsidR="007B2320" w:rsidRDefault="007B2320" w:rsidP="002775EC">
      <w:pPr>
        <w:spacing w:after="0" w:line="240" w:lineRule="auto"/>
      </w:pPr>
      <w:r>
        <w:continuationSeparator/>
      </w:r>
    </w:p>
  </w:footnote>
  <w:footnote w:id="1">
    <w:p w:rsidR="004B3571" w:rsidRPr="00E77165" w:rsidRDefault="004B3571" w:rsidP="004B357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>W razie zaznaczenia odpowiedzi „TAK”</w:t>
      </w:r>
      <w:r w:rsidR="0068349A">
        <w:rPr>
          <w:rFonts w:ascii="Calibri" w:hAnsi="Calibri" w:cs="Calibri"/>
          <w:sz w:val="16"/>
          <w:szCs w:val="16"/>
        </w:rPr>
        <w:t xml:space="preserve"> poprawny wniosek przekazywany jest do etapu oceny.</w:t>
      </w:r>
      <w:r w:rsidRPr="000C5D24">
        <w:rPr>
          <w:rFonts w:ascii="Calibri" w:hAnsi="Calibri" w:cs="Calibri"/>
          <w:sz w:val="16"/>
          <w:szCs w:val="16"/>
        </w:rPr>
        <w:t xml:space="preserve"> </w:t>
      </w:r>
    </w:p>
  </w:footnote>
  <w:footnote w:id="2">
    <w:p w:rsidR="004B3571" w:rsidRDefault="004B3571" w:rsidP="004B35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 xml:space="preserve">W razie zaznaczenia odpowiedzi „NIE” </w:t>
      </w:r>
      <w:r>
        <w:rPr>
          <w:rFonts w:ascii="Calibri" w:hAnsi="Calibri" w:cs="Calibri"/>
          <w:sz w:val="16"/>
          <w:szCs w:val="16"/>
        </w:rPr>
        <w:t xml:space="preserve">wniosek </w:t>
      </w:r>
      <w:r w:rsidR="0068349A">
        <w:rPr>
          <w:rFonts w:ascii="Calibri" w:hAnsi="Calibri" w:cs="Calibri"/>
          <w:sz w:val="16"/>
          <w:szCs w:val="16"/>
        </w:rPr>
        <w:t>pozostaje bez rozpatrzenia</w:t>
      </w:r>
      <w:r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BD13EF">
    <w:pPr>
      <w:pStyle w:val="Nagwek"/>
    </w:pPr>
    <w:r w:rsidRPr="00BD13EF">
      <w:rPr>
        <w:rFonts w:ascii="Arial Narrow" w:eastAsia="Times New Roman" w:hAnsi="Arial Narrow"/>
        <w:noProof/>
        <w:sz w:val="26"/>
        <w:szCs w:val="26"/>
        <w:lang w:eastAsia="pl-PL"/>
      </w:rPr>
      <w:drawing>
        <wp:anchor distT="0" distB="0" distL="114300" distR="114300" simplePos="0" relativeHeight="251660288" behindDoc="0" locked="0" layoutInCell="1" allowOverlap="1" wp14:anchorId="7F146245" wp14:editId="4C0AE5CE">
          <wp:simplePos x="0" y="0"/>
          <wp:positionH relativeFrom="margin">
            <wp:posOffset>823595</wp:posOffset>
          </wp:positionH>
          <wp:positionV relativeFrom="paragraph">
            <wp:posOffset>-287655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9D"/>
    <w:rsid w:val="000206BC"/>
    <w:rsid w:val="0008623D"/>
    <w:rsid w:val="000A7A16"/>
    <w:rsid w:val="000B1C27"/>
    <w:rsid w:val="000C356A"/>
    <w:rsid w:val="000F7D72"/>
    <w:rsid w:val="00135A91"/>
    <w:rsid w:val="0014339D"/>
    <w:rsid w:val="00150308"/>
    <w:rsid w:val="00160DF4"/>
    <w:rsid w:val="001A01A0"/>
    <w:rsid w:val="001C6FDB"/>
    <w:rsid w:val="001C7169"/>
    <w:rsid w:val="001D7B14"/>
    <w:rsid w:val="00240EE3"/>
    <w:rsid w:val="00244739"/>
    <w:rsid w:val="002775EC"/>
    <w:rsid w:val="00283C03"/>
    <w:rsid w:val="002D7D5F"/>
    <w:rsid w:val="002E683E"/>
    <w:rsid w:val="00305097"/>
    <w:rsid w:val="00316543"/>
    <w:rsid w:val="00321E97"/>
    <w:rsid w:val="00330639"/>
    <w:rsid w:val="0035423B"/>
    <w:rsid w:val="00370368"/>
    <w:rsid w:val="003815BE"/>
    <w:rsid w:val="003C3665"/>
    <w:rsid w:val="003D4A61"/>
    <w:rsid w:val="003E0DC6"/>
    <w:rsid w:val="004111D7"/>
    <w:rsid w:val="00477200"/>
    <w:rsid w:val="004A0408"/>
    <w:rsid w:val="004B3571"/>
    <w:rsid w:val="004C59FF"/>
    <w:rsid w:val="004E3ADA"/>
    <w:rsid w:val="004F0208"/>
    <w:rsid w:val="00541C44"/>
    <w:rsid w:val="00552B11"/>
    <w:rsid w:val="00577983"/>
    <w:rsid w:val="005A4E66"/>
    <w:rsid w:val="005E2853"/>
    <w:rsid w:val="005F1A37"/>
    <w:rsid w:val="00611119"/>
    <w:rsid w:val="0062525F"/>
    <w:rsid w:val="0068349A"/>
    <w:rsid w:val="006A64FF"/>
    <w:rsid w:val="006C2E85"/>
    <w:rsid w:val="006C7A51"/>
    <w:rsid w:val="00740E48"/>
    <w:rsid w:val="00771F77"/>
    <w:rsid w:val="007B2320"/>
    <w:rsid w:val="0080169F"/>
    <w:rsid w:val="00815EC3"/>
    <w:rsid w:val="00825F5A"/>
    <w:rsid w:val="00871D95"/>
    <w:rsid w:val="008C0B22"/>
    <w:rsid w:val="00972D5B"/>
    <w:rsid w:val="009740A3"/>
    <w:rsid w:val="009F2913"/>
    <w:rsid w:val="00A52BB8"/>
    <w:rsid w:val="00A70685"/>
    <w:rsid w:val="00A73F7E"/>
    <w:rsid w:val="00A960B4"/>
    <w:rsid w:val="00B02C2E"/>
    <w:rsid w:val="00B63704"/>
    <w:rsid w:val="00B748B8"/>
    <w:rsid w:val="00BD13EF"/>
    <w:rsid w:val="00BE07E8"/>
    <w:rsid w:val="00C10FBA"/>
    <w:rsid w:val="00C12DAF"/>
    <w:rsid w:val="00C9324D"/>
    <w:rsid w:val="00CA26D3"/>
    <w:rsid w:val="00CB3155"/>
    <w:rsid w:val="00CB5F6A"/>
    <w:rsid w:val="00D11119"/>
    <w:rsid w:val="00DB6CFA"/>
    <w:rsid w:val="00E3739C"/>
    <w:rsid w:val="00E5513B"/>
    <w:rsid w:val="00E56F67"/>
    <w:rsid w:val="00EA2680"/>
    <w:rsid w:val="00EA72DE"/>
    <w:rsid w:val="00EB0E8E"/>
    <w:rsid w:val="00F34342"/>
    <w:rsid w:val="00F412C2"/>
    <w:rsid w:val="00F53706"/>
    <w:rsid w:val="00F87B6E"/>
    <w:rsid w:val="00FB679C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F60A8"/>
  <w15:docId w15:val="{08232AED-09FB-47FD-AFD8-BAA42D1CC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2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2C2E"/>
    <w:rPr>
      <w:color w:val="0000FF"/>
      <w:u w:val="single"/>
    </w:rPr>
  </w:style>
  <w:style w:type="table" w:styleId="Tabela-Siatka">
    <w:name w:val="Table Grid"/>
    <w:basedOn w:val="Standardowy"/>
    <w:uiPriority w:val="59"/>
    <w:rsid w:val="00283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4B357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4B3571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rsid w:val="004B35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omek\Moje%20dokumenty\szablony%20wup\2011_07_10%20szablony%20wup\wu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wup</Template>
  <TotalTime>0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Rauchut</cp:lastModifiedBy>
  <cp:revision>2</cp:revision>
  <cp:lastPrinted>2010-08-12T09:47:00Z</cp:lastPrinted>
  <dcterms:created xsi:type="dcterms:W3CDTF">2018-02-14T08:14:00Z</dcterms:created>
  <dcterms:modified xsi:type="dcterms:W3CDTF">2018-02-14T08:14:00Z</dcterms:modified>
</cp:coreProperties>
</file>